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Selby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Selby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Selby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Selby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Selby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Selby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55.6% </w:t>
      </w:r>
      <w:r w:rsidRPr="004747BF">
        <w:rPr>
          <w:rFonts w:ascii="Libre Franklin Light" w:eastAsia="Times New Roman" w:hAnsi="Libre Franklin Light" w:cs="Calibri Light"/>
        </w:rPr>
        <w:t xml:space="preserve">of those respondents classified as PGSI 8+ in Selby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Selby is estimated to be </w:t>
      </w:r>
      <w:r w:rsidRPr="00773DF7">
        <w:rPr>
          <w:rFonts w:ascii="Libre Franklin Light" w:eastAsia="Times New Roman" w:hAnsi="Libre Franklin Light" w:cs="Calibri Light"/>
          <w:b/>
          <w:bCs/>
          <w:color w:val="C45911" w:themeColor="accent2" w:themeShade="BF"/>
        </w:rPr>
        <w:t xml:space="preserve">£1,115,997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Selby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Selby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Selby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Selby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elb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Selby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elb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Selby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Selby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elb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Selby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Selby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Selby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Selby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Selby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Selby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£1,115,997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Selby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£18,178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£375,926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£26,930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£7,574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£13,886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£673,503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£1,115,997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Selby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Selby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Selby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Selby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Selby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Selby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Selby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Selby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Selby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Selby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Selby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Selby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6985114-60F9-47A5-9611-062C07DE673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